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A0" w:rsidRDefault="00E526A0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HebarU"/>
          <w:b/>
          <w:bCs/>
          <w:sz w:val="32"/>
          <w:szCs w:val="24"/>
          <w:lang w:eastAsia="bg-BG"/>
        </w:rPr>
      </w:pPr>
    </w:p>
    <w:p w:rsidR="00E526A0" w:rsidRDefault="00E526A0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HebarU"/>
          <w:b/>
          <w:bCs/>
          <w:sz w:val="32"/>
          <w:szCs w:val="24"/>
          <w:lang w:eastAsia="bg-BG"/>
        </w:rPr>
      </w:pPr>
    </w:p>
    <w:p w:rsidR="00E526A0" w:rsidRPr="00573229" w:rsidRDefault="00E526A0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HebarU"/>
          <w:b/>
          <w:bCs/>
          <w:sz w:val="32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sz w:val="32"/>
          <w:szCs w:val="24"/>
          <w:lang w:eastAsia="bg-BG"/>
        </w:rPr>
        <w:t>ЗАЯВЛЕНИЕ ЗА УЧАСТИЕ В КОНКУРС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 w:cs="Hebar"/>
          <w:sz w:val="24"/>
          <w:szCs w:val="24"/>
          <w:lang w:eastAsia="bg-BG"/>
        </w:rPr>
      </w:pPr>
    </w:p>
    <w:p w:rsidR="00E526A0" w:rsidRPr="00573229" w:rsidRDefault="00E526A0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sz w:val="28"/>
          <w:szCs w:val="24"/>
          <w:lang w:eastAsia="bg-BG"/>
        </w:rPr>
        <w:t xml:space="preserve">за длъжността  </w:t>
      </w:r>
      <w:r w:rsidRPr="00573229">
        <w:rPr>
          <w:rFonts w:ascii="Times New Roman" w:hAnsi="Times New Roman"/>
          <w:b/>
          <w:bCs/>
          <w:sz w:val="28"/>
          <w:szCs w:val="24"/>
          <w:lang w:eastAsia="bg-BG"/>
        </w:rPr>
        <w:t>………………………………………………………………………………………..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E526A0" w:rsidRPr="00573229" w:rsidRDefault="00E526A0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 w:cs="HebarU"/>
          <w:b/>
          <w:cap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caps/>
          <w:sz w:val="24"/>
          <w:szCs w:val="24"/>
          <w:lang w:eastAsia="bg-BG"/>
        </w:rPr>
        <w:t>Лична информациЯ</w:t>
      </w:r>
    </w:p>
    <w:p w:rsidR="00E526A0" w:rsidRPr="00573229" w:rsidRDefault="00E526A0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6"/>
        <w:gridCol w:w="6806"/>
      </w:tblGrid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58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 w:cs="HebarU"/>
          <w:b/>
          <w:bCs/>
          <w:sz w:val="24"/>
          <w:szCs w:val="24"/>
          <w:lang w:eastAsia="bg-BG"/>
        </w:rPr>
      </w:pPr>
    </w:p>
    <w:p w:rsidR="00E526A0" w:rsidRPr="00573229" w:rsidRDefault="00E526A0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 w:cs="HebarU"/>
          <w:b/>
          <w:cap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caps/>
          <w:sz w:val="24"/>
          <w:szCs w:val="24"/>
          <w:lang w:eastAsia="bg-BG"/>
        </w:rPr>
        <w:t>Образователна подготовка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4632"/>
        <w:gridCol w:w="2389"/>
        <w:gridCol w:w="2941"/>
      </w:tblGrid>
      <w:tr w:rsidR="00E526A0" w:rsidRPr="00573229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E526A0" w:rsidRPr="00573229" w:rsidRDefault="00E526A0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E526A0" w:rsidRPr="00573229">
        <w:trPr>
          <w:trHeight w:val="274"/>
          <w:jc w:val="center"/>
        </w:trPr>
        <w:tc>
          <w:tcPr>
            <w:tcW w:w="2325" w:type="pct"/>
            <w:vAlign w:val="center"/>
          </w:tcPr>
          <w:p w:rsidR="00E526A0" w:rsidRPr="00573229" w:rsidRDefault="00E526A0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E526A0" w:rsidRPr="00573229" w:rsidRDefault="00E526A0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E526A0" w:rsidRPr="00573229" w:rsidRDefault="00E526A0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trHeight w:val="262"/>
          <w:jc w:val="center"/>
        </w:trPr>
        <w:tc>
          <w:tcPr>
            <w:tcW w:w="232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trHeight w:val="252"/>
          <w:jc w:val="center"/>
        </w:trPr>
        <w:tc>
          <w:tcPr>
            <w:tcW w:w="232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trHeight w:val="257"/>
          <w:jc w:val="center"/>
        </w:trPr>
        <w:tc>
          <w:tcPr>
            <w:tcW w:w="232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ind w:right="-35"/>
        <w:jc w:val="center"/>
        <w:rPr>
          <w:rFonts w:ascii="Times New Roman" w:hAnsi="Times New Roman" w:cs="HebarU"/>
          <w:b/>
          <w:bCs/>
          <w:iC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92"/>
        <w:gridCol w:w="3226"/>
        <w:gridCol w:w="2744"/>
      </w:tblGrid>
      <w:tr w:rsidR="00E526A0" w:rsidRPr="00573229">
        <w:trPr>
          <w:jc w:val="center"/>
        </w:trPr>
        <w:tc>
          <w:tcPr>
            <w:tcW w:w="200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E526A0" w:rsidRPr="00573229">
        <w:trPr>
          <w:jc w:val="center"/>
        </w:trPr>
        <w:tc>
          <w:tcPr>
            <w:tcW w:w="2004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2004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2004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E526A0" w:rsidRPr="00573229" w:rsidRDefault="00E526A0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Times New Roman" w:hAnsi="Times New Roman" w:cs="HebarU"/>
          <w:i/>
          <w:iCs/>
          <w:sz w:val="24"/>
          <w:szCs w:val="24"/>
          <w:u w:val="single"/>
          <w:lang w:eastAsia="bg-BG"/>
        </w:rPr>
      </w:pPr>
    </w:p>
    <w:p w:rsidR="00E526A0" w:rsidRPr="00573229" w:rsidRDefault="00E526A0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>Забележка.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 xml:space="preserve">Компютърни умения  - 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>Посочете кои софтуерни продукти ползвате.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b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sz w:val="24"/>
          <w:szCs w:val="24"/>
          <w:lang w:eastAsia="bg-BG"/>
        </w:rPr>
        <w:t xml:space="preserve">Работя свободно със следните приложни програми: </w:t>
      </w: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</w:t>
      </w:r>
      <w:r>
        <w:rPr>
          <w:rFonts w:ascii="Times New Roman" w:hAnsi="Times New Roman" w:cs="HebarU"/>
          <w:b/>
          <w:sz w:val="24"/>
          <w:szCs w:val="24"/>
          <w:lang w:eastAsia="bg-BG"/>
        </w:rPr>
        <w:t>..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i/>
          <w:iCs/>
          <w:sz w:val="24"/>
          <w:szCs w:val="24"/>
          <w:lang w:eastAsia="bg-BG"/>
        </w:rPr>
        <w:t xml:space="preserve">Чужди езици - 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 w:cs="HebarU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2"/>
        <w:gridCol w:w="2222"/>
        <w:gridCol w:w="2222"/>
        <w:gridCol w:w="3276"/>
      </w:tblGrid>
      <w:tr w:rsidR="00E526A0" w:rsidRPr="00573229">
        <w:trPr>
          <w:jc w:val="center"/>
        </w:trPr>
        <w:tc>
          <w:tcPr>
            <w:tcW w:w="1126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E526A0" w:rsidRPr="00573229">
        <w:trPr>
          <w:jc w:val="center"/>
        </w:trPr>
        <w:tc>
          <w:tcPr>
            <w:tcW w:w="112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12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126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rPr>
          <w:rFonts w:ascii="Times New Roman" w:hAnsi="Times New Roman" w:cs="HebarU"/>
          <w:b/>
          <w:bCs/>
          <w:sz w:val="24"/>
          <w:szCs w:val="24"/>
          <w:lang w:eastAsia="bg-BG"/>
        </w:rPr>
      </w:pPr>
    </w:p>
    <w:p w:rsidR="00E526A0" w:rsidRPr="00573229" w:rsidRDefault="00E526A0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ascii="Times New Roman" w:hAnsi="Times New Roman" w:cs="HebarU"/>
          <w:b/>
          <w:bCs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bCs/>
          <w:sz w:val="24"/>
          <w:szCs w:val="24"/>
          <w:lang w:eastAsia="bg-BG"/>
        </w:rPr>
        <w:t>ПРОФЕСИОНАЛЕН ОПИТ</w:t>
      </w:r>
    </w:p>
    <w:p w:rsidR="00E526A0" w:rsidRPr="00573229" w:rsidRDefault="00E526A0" w:rsidP="00573229">
      <w:pPr>
        <w:autoSpaceDE w:val="0"/>
        <w:autoSpaceDN w:val="0"/>
        <w:spacing w:after="0" w:line="240" w:lineRule="auto"/>
        <w:ind w:right="83" w:firstLine="540"/>
        <w:jc w:val="both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sz w:val="24"/>
          <w:szCs w:val="24"/>
          <w:lang w:eastAsia="bg-BG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652"/>
        <w:gridCol w:w="1853"/>
        <w:gridCol w:w="2552"/>
        <w:gridCol w:w="2905"/>
      </w:tblGrid>
      <w:tr w:rsidR="00E526A0" w:rsidRPr="00573229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br/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</w:pPr>
            <w:r w:rsidRPr="00573229">
              <w:rPr>
                <w:rFonts w:ascii="Times New Roman" w:hAnsi="Times New Roman" w:cs="HebarU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E526A0" w:rsidRPr="00573229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  <w:tr w:rsidR="00E526A0" w:rsidRPr="00573229">
        <w:trPr>
          <w:jc w:val="center"/>
        </w:trPr>
        <w:tc>
          <w:tcPr>
            <w:tcW w:w="1331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E526A0" w:rsidRPr="00573229" w:rsidRDefault="00E526A0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HebarU"/>
                <w:sz w:val="24"/>
                <w:szCs w:val="24"/>
                <w:lang w:eastAsia="bg-BG"/>
              </w:rPr>
            </w:pPr>
          </w:p>
        </w:tc>
      </w:tr>
    </w:tbl>
    <w:p w:rsidR="00E526A0" w:rsidRPr="00573229" w:rsidRDefault="00E526A0" w:rsidP="00321221">
      <w:pPr>
        <w:autoSpaceDE w:val="0"/>
        <w:autoSpaceDN w:val="0"/>
        <w:spacing w:after="0" w:line="240" w:lineRule="auto"/>
        <w:ind w:firstLine="1134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59557D">
      <w:pPr>
        <w:autoSpaceDE w:val="0"/>
        <w:autoSpaceDN w:val="0"/>
        <w:spacing w:after="0" w:line="240" w:lineRule="auto"/>
        <w:rPr>
          <w:rFonts w:ascii="Times New Roman" w:hAnsi="Times New Roman" w:cs="HebarU"/>
          <w:b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b/>
          <w:sz w:val="24"/>
          <w:szCs w:val="24"/>
          <w:lang w:eastAsia="bg-BG"/>
        </w:rPr>
        <w:t>Прилагам следните документи:</w:t>
      </w:r>
    </w:p>
    <w:p w:rsidR="00E526A0" w:rsidRPr="00573229" w:rsidRDefault="00E526A0" w:rsidP="00321221">
      <w:pPr>
        <w:autoSpaceDE w:val="0"/>
        <w:autoSpaceDN w:val="0"/>
        <w:spacing w:after="0" w:line="240" w:lineRule="auto"/>
        <w:ind w:firstLine="1134"/>
        <w:rPr>
          <w:rFonts w:ascii="Times New Roman" w:hAnsi="Times New Roman" w:cs="HebarU"/>
          <w:sz w:val="24"/>
          <w:szCs w:val="24"/>
          <w:lang w:eastAsia="bg-BG"/>
        </w:rPr>
      </w:pP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Професионална автобиография 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лист/а</w:t>
      </w:r>
      <w:bookmarkStart w:id="0" w:name="_GoBack"/>
      <w:bookmarkEnd w:id="0"/>
      <w:r w:rsidRPr="00573229">
        <w:rPr>
          <w:rFonts w:ascii="Times New Roman" w:hAnsi="Times New Roman"/>
          <w:color w:val="000000"/>
          <w:sz w:val="24"/>
          <w:szCs w:val="24"/>
        </w:rPr>
        <w:t>;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Декларация от кандидата</w:t>
      </w:r>
      <w:r w:rsidRPr="00573229">
        <w:rPr>
          <w:rFonts w:ascii="Times New Roman" w:hAnsi="Times New Roman"/>
          <w:lang w:val="ru-RU"/>
        </w:rPr>
        <w:t xml:space="preserve"> кандидата, че не е поставен под запрещение, не е осъждан за умишлено престъпление от общ характер на лишаване от свобода, не е лишен </w:t>
      </w:r>
      <w:r w:rsidRPr="00573229">
        <w:rPr>
          <w:rFonts w:ascii="Times New Roman" w:hAnsi="Times New Roman"/>
        </w:rPr>
        <w:t xml:space="preserve">по съответния ред да от правото да заема длъжността, за която кандидатства -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лист/а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Копие на документ за самоличност 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Копи</w:t>
      </w:r>
      <w:r w:rsidRPr="00573229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 xml:space="preserve">… </w:t>
      </w:r>
      <w:r w:rsidRPr="00573229">
        <w:rPr>
          <w:rFonts w:ascii="Times New Roman" w:hAnsi="Times New Roman"/>
          <w:color w:val="000000"/>
          <w:sz w:val="24"/>
          <w:szCs w:val="24"/>
        </w:rPr>
        <w:t>бр.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Копие на документ, удостоверяващ професионален опит -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листа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Свидетелство за съдимост – </w:t>
      </w:r>
      <w:r w:rsidRPr="00573229">
        <w:rPr>
          <w:rFonts w:ascii="Times New Roman" w:hAnsi="Times New Roman"/>
          <w:color w:val="000000"/>
          <w:sz w:val="24"/>
          <w:szCs w:val="24"/>
          <w:lang w:val="en-US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Медицинско удостоверение – … бр.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>Копие на документ за компютърна грамотност - … бр.</w:t>
      </w:r>
    </w:p>
    <w:p w:rsidR="00E526A0" w:rsidRPr="00573229" w:rsidRDefault="00E526A0" w:rsidP="00E3386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573229">
        <w:rPr>
          <w:rFonts w:ascii="Times New Roman" w:hAnsi="Times New Roman"/>
          <w:color w:val="000000"/>
          <w:sz w:val="24"/>
          <w:szCs w:val="24"/>
        </w:rPr>
        <w:t xml:space="preserve">Копие на други документи – свидетелства, удостоверения, сертификати за преминати тематични обучения – </w:t>
      </w:r>
      <w:r w:rsidRPr="00573229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573229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E526A0" w:rsidRPr="00573229" w:rsidRDefault="00E526A0" w:rsidP="00E33868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26A0" w:rsidRPr="00573229" w:rsidRDefault="00E526A0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ascii="Times New Roman" w:hAnsi="Times New Roman" w:cs="HebarU"/>
          <w:sz w:val="24"/>
          <w:szCs w:val="24"/>
          <w:lang w:eastAsia="bg-BG"/>
        </w:rPr>
      </w:pPr>
      <w:r w:rsidRPr="00573229">
        <w:rPr>
          <w:rFonts w:ascii="Times New Roman" w:hAnsi="Times New Roman" w:cs="HebarU"/>
          <w:sz w:val="24"/>
          <w:szCs w:val="24"/>
          <w:lang w:eastAsia="bg-BG"/>
        </w:rPr>
        <w:t xml:space="preserve">     Дата: </w:t>
      </w:r>
      <w:r w:rsidRPr="00573229">
        <w:rPr>
          <w:rFonts w:ascii="Times New Roman" w:hAnsi="Times New Roman" w:cs="HebarU"/>
          <w:sz w:val="24"/>
          <w:szCs w:val="24"/>
          <w:lang w:eastAsia="bg-BG"/>
        </w:rPr>
        <w:tab/>
        <w:t xml:space="preserve">  Подпис:                                                                                                            </w:t>
      </w:r>
    </w:p>
    <w:sectPr w:rsidR="00E526A0" w:rsidRPr="00573229" w:rsidSect="00573229">
      <w:footerReference w:type="default" r:id="rId7"/>
      <w:pgSz w:w="11906" w:h="16838"/>
      <w:pgMar w:top="1417" w:right="1080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6A0" w:rsidRDefault="00E526A0" w:rsidP="00E33868">
      <w:pPr>
        <w:spacing w:after="0" w:line="240" w:lineRule="auto"/>
      </w:pPr>
      <w:r>
        <w:separator/>
      </w:r>
    </w:p>
  </w:endnote>
  <w:endnote w:type="continuationSeparator" w:id="0">
    <w:p w:rsidR="00E526A0" w:rsidRDefault="00E526A0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6A0" w:rsidRDefault="00E526A0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E526A0" w:rsidRDefault="00E526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6A0" w:rsidRDefault="00E526A0" w:rsidP="00E33868">
      <w:pPr>
        <w:spacing w:after="0" w:line="240" w:lineRule="auto"/>
      </w:pPr>
      <w:r>
        <w:separator/>
      </w:r>
    </w:p>
  </w:footnote>
  <w:footnote w:type="continuationSeparator" w:id="0">
    <w:p w:rsidR="00E526A0" w:rsidRDefault="00E526A0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221"/>
    <w:rsid w:val="000B601B"/>
    <w:rsid w:val="00223A7B"/>
    <w:rsid w:val="00296B70"/>
    <w:rsid w:val="00321221"/>
    <w:rsid w:val="0053296B"/>
    <w:rsid w:val="00573229"/>
    <w:rsid w:val="0059557D"/>
    <w:rsid w:val="00851460"/>
    <w:rsid w:val="0086066D"/>
    <w:rsid w:val="008864D6"/>
    <w:rsid w:val="009457F8"/>
    <w:rsid w:val="00A95CFA"/>
    <w:rsid w:val="00C77779"/>
    <w:rsid w:val="00CF1D68"/>
    <w:rsid w:val="00E33868"/>
    <w:rsid w:val="00E526A0"/>
    <w:rsid w:val="00EA681D"/>
    <w:rsid w:val="00F1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link w:val="CharChar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3868"/>
    <w:pPr>
      <w:ind w:left="720"/>
    </w:pPr>
  </w:style>
  <w:style w:type="paragraph" w:styleId="Header">
    <w:name w:val="header"/>
    <w:basedOn w:val="Normal"/>
    <w:link w:val="HeaderChar"/>
    <w:uiPriority w:val="99"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3386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33868"/>
    <w:rPr>
      <w:rFonts w:cs="Times New Roman"/>
    </w:rPr>
  </w:style>
  <w:style w:type="paragraph" w:customStyle="1" w:styleId="CharChar">
    <w:name w:val="Char Char Знак Знак Знак Знак"/>
    <w:basedOn w:val="Normal"/>
    <w:link w:val="DefaultParagraphFont"/>
    <w:uiPriority w:val="99"/>
    <w:rsid w:val="00573229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376</Words>
  <Characters>2146</Characters>
  <Application>Microsoft Office Outlook</Application>
  <DocSecurity>0</DocSecurity>
  <Lines>0</Lines>
  <Paragraphs>0</Paragraphs>
  <ScaleCrop>false</ScaleCrop>
  <Company>OBSTINA SEVLIEVO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Sabie Hodjeva</dc:creator>
  <cp:keywords/>
  <dc:description/>
  <cp:lastModifiedBy>Silvia Angelova</cp:lastModifiedBy>
  <cp:revision>5</cp:revision>
  <dcterms:created xsi:type="dcterms:W3CDTF">2015-02-19T06:29:00Z</dcterms:created>
  <dcterms:modified xsi:type="dcterms:W3CDTF">2015-06-03T10:50:00Z</dcterms:modified>
</cp:coreProperties>
</file>